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9A42B" w14:textId="77777777" w:rsidR="008F7160" w:rsidRDefault="008F7160" w:rsidP="008F7160">
      <w:pPr>
        <w:pStyle w:val="Kop1"/>
        <w:numPr>
          <w:ilvl w:val="0"/>
          <w:numId w:val="0"/>
        </w:numPr>
        <w:ind w:left="947" w:hanging="947"/>
      </w:pPr>
      <w:bookmarkStart w:id="0" w:name="_Toc136855586"/>
      <w:r w:rsidRPr="000047D9">
        <w:rPr>
          <w:szCs w:val="22"/>
        </w:rPr>
        <w:t xml:space="preserve">Bijlage </w:t>
      </w:r>
      <w:r>
        <w:rPr>
          <w:szCs w:val="22"/>
        </w:rPr>
        <w:t>5</w:t>
      </w:r>
      <w:r w:rsidRPr="000047D9">
        <w:t>:</w:t>
      </w:r>
      <w:r w:rsidRPr="000047D9">
        <w:tab/>
      </w:r>
      <w:r>
        <w:t>Model Verklaring Derden</w:t>
      </w:r>
      <w:bookmarkEnd w:id="0"/>
      <w:r>
        <w:t xml:space="preserve"> </w:t>
      </w:r>
    </w:p>
    <w:p w14:paraId="79ABE082" w14:textId="77777777" w:rsidR="008F7160" w:rsidRDefault="008F7160" w:rsidP="008F7160">
      <w:r w:rsidRPr="00FF6ACB">
        <w:t xml:space="preserve">Ter zake de opdracht </w:t>
      </w:r>
      <w:r>
        <w:t>voor het Integraal ontwerpteam van het IKC Wemeldinge.</w:t>
      </w:r>
    </w:p>
    <w:p w14:paraId="51D0C1BA" w14:textId="77777777" w:rsidR="008F7160" w:rsidRPr="00FF6ACB" w:rsidRDefault="008F7160" w:rsidP="008F7160"/>
    <w:p w14:paraId="50A4E8FE" w14:textId="77777777" w:rsidR="008F7160" w:rsidRPr="00FF6ACB" w:rsidRDefault="008F7160" w:rsidP="008F7160">
      <w:r w:rsidRPr="00FF6ACB">
        <w:t xml:space="preserve">Ondergetekenden: </w:t>
      </w:r>
    </w:p>
    <w:p w14:paraId="618B2BBE" w14:textId="77777777" w:rsidR="008F7160" w:rsidRPr="00FF6ACB" w:rsidRDefault="008F7160" w:rsidP="008F7160"/>
    <w:p w14:paraId="3319FF33" w14:textId="77777777" w:rsidR="008F7160" w:rsidRPr="00FF6ACB" w:rsidRDefault="008F7160" w:rsidP="008F7160">
      <w:r w:rsidRPr="00FF6ACB">
        <w:t xml:space="preserve">I [bedrijfsnaam Gegadigde], statutair gevestigd te [..], kantoorhoudende te […], ingeschreven bij de Kamer van Koophandel te […] onder nummer […], te dezen rechtsgeldig vertegenwoordigd door [naam vertegenwoordiger], in zijn hoedanigheid van [invullen functie] </w:t>
      </w:r>
    </w:p>
    <w:p w14:paraId="076025F1" w14:textId="77777777" w:rsidR="008F7160" w:rsidRPr="00FF6ACB" w:rsidRDefault="008F7160" w:rsidP="008F7160"/>
    <w:p w14:paraId="0E9C3CEF" w14:textId="77777777" w:rsidR="008F7160" w:rsidRPr="00FF6ACB" w:rsidRDefault="008F7160" w:rsidP="008F7160">
      <w:r w:rsidRPr="00FF6ACB">
        <w:t xml:space="preserve">en </w:t>
      </w:r>
    </w:p>
    <w:p w14:paraId="1ADA6103" w14:textId="77777777" w:rsidR="008F7160" w:rsidRPr="00FF6ACB" w:rsidRDefault="008F7160" w:rsidP="008F7160"/>
    <w:p w14:paraId="46C86ECE" w14:textId="77777777" w:rsidR="008F7160" w:rsidRPr="00FF6ACB" w:rsidRDefault="008F7160" w:rsidP="008F7160">
      <w:r w:rsidRPr="00FF6ACB">
        <w:t xml:space="preserve">II [bedrijfsnaam Derde, statutair gevestigd te [..], kantoorhoudende te […], ingeschreven bij de Kamer van Koophandel te […] onder nummer […], te dezen rechtsgeldig vertegenwoordigd door [naam vertegenwoordiger], in zijn hoedanigheid van [invullen functie] </w:t>
      </w:r>
    </w:p>
    <w:p w14:paraId="124FAFF4" w14:textId="77777777" w:rsidR="008F7160" w:rsidRPr="00FF6ACB" w:rsidRDefault="008F7160" w:rsidP="008F7160"/>
    <w:p w14:paraId="161DD253" w14:textId="77777777" w:rsidR="008F7160" w:rsidRPr="00FF6ACB" w:rsidRDefault="008F7160" w:rsidP="008F7160">
      <w:r w:rsidRPr="00FF6ACB">
        <w:t xml:space="preserve">verklaren hiermee in het kader van de deelname van [naam Gegadigde] aan de selectiefase van voormelde opdracht als volgt: </w:t>
      </w:r>
    </w:p>
    <w:p w14:paraId="111A73DA" w14:textId="77777777" w:rsidR="008F7160" w:rsidRPr="00FF6ACB" w:rsidRDefault="008F7160" w:rsidP="008F7160"/>
    <w:p w14:paraId="3EDB206D" w14:textId="77777777" w:rsidR="008F7160" w:rsidRPr="00FF6ACB" w:rsidRDefault="008F7160" w:rsidP="008F7160">
      <w:r w:rsidRPr="00FF6ACB">
        <w:t xml:space="preserve">1.•[naam Gegadigde] beroept zich, ten einde te voldoen aan de eisen zoals die vermeld staan in paragraaf </w:t>
      </w:r>
      <w:r>
        <w:t xml:space="preserve">4.4.1 </w:t>
      </w:r>
      <w:r w:rsidRPr="00FF6ACB">
        <w:t xml:space="preserve">van de Selectieleidraad, op de financieel economische draagkracht van &lt;naam Derde&gt;. </w:t>
      </w:r>
    </w:p>
    <w:p w14:paraId="7777D235" w14:textId="77777777" w:rsidR="008F7160" w:rsidRPr="00FF6ACB" w:rsidRDefault="008F7160" w:rsidP="008F7160"/>
    <w:p w14:paraId="4AC82893" w14:textId="77777777" w:rsidR="008F7160" w:rsidRPr="00FF6ACB" w:rsidRDefault="008F7160" w:rsidP="008F7160">
      <w:r w:rsidRPr="00FF6ACB">
        <w:t xml:space="preserve">&lt;naam Derde&gt; aanvaardt door ondertekening van deze verklaring hoofdelijke aansprakelijkheid voor de nakoming van de overeenkomst indien &lt;naam Gegadigde &gt; de aanbestede opdracht krijgt opgedragen en verklaart dat &lt;naam Gegadigde &gt; daadwerkelijk over de noodzakelijke middelen kan beschikken zolang dit voor een goede uitvoering van de opdracht is vereist. </w:t>
      </w:r>
    </w:p>
    <w:p w14:paraId="7BC969D6" w14:textId="77777777" w:rsidR="008F7160" w:rsidRPr="00FF6ACB" w:rsidRDefault="008F7160" w:rsidP="008F7160"/>
    <w:p w14:paraId="78EE4028" w14:textId="77777777" w:rsidR="008F7160" w:rsidRPr="00FF6ACB" w:rsidRDefault="008F7160" w:rsidP="008F7160">
      <w:r w:rsidRPr="00FF6ACB">
        <w:t xml:space="preserve">2.•[naam Gegadigde] beroept zich voor de eisen zoals die vermeld staan in paragraaf </w:t>
      </w:r>
      <w:r>
        <w:t>4.4.2</w:t>
      </w:r>
      <w:r w:rsidRPr="00FF6ACB">
        <w:t xml:space="preserve"> van de Selectieleidraad op de technische bekwaamheid </w:t>
      </w:r>
      <w:r>
        <w:t xml:space="preserve">of beroepsbekwaamheid </w:t>
      </w:r>
      <w:r w:rsidRPr="00FF6ACB">
        <w:t xml:space="preserve">van &lt; naam Derde&gt;. </w:t>
      </w:r>
    </w:p>
    <w:p w14:paraId="672043D4" w14:textId="77777777" w:rsidR="008F7160" w:rsidRPr="00FF6ACB" w:rsidRDefault="008F7160" w:rsidP="008F7160"/>
    <w:p w14:paraId="5BD6FB40" w14:textId="77777777" w:rsidR="008F7160" w:rsidRPr="00FF6ACB" w:rsidRDefault="008F7160" w:rsidP="008F7160">
      <w:r w:rsidRPr="00FF6ACB">
        <w:t xml:space="preserve">[naam Gegadigde] zal de betreffende ervaring, kennis, knowhow en middelen van [naam Derde] daadwerkelijk inzetten ten behoeve van de uitvoering van het onderhavige project. </w:t>
      </w:r>
    </w:p>
    <w:p w14:paraId="61719AEB" w14:textId="77777777" w:rsidR="008F7160" w:rsidRPr="00FF6ACB" w:rsidRDefault="008F7160" w:rsidP="008F7160"/>
    <w:p w14:paraId="5E510CF3" w14:textId="77777777" w:rsidR="008F7160" w:rsidRPr="00FF6ACB" w:rsidRDefault="008F7160" w:rsidP="008F7160">
      <w:r w:rsidRPr="00FF6ACB">
        <w:t>&lt;naam Derde&gt; verklaart dat hij de uitvoering van het onderdeel van de opdracht waarop de hierboven genoemde eis betrekking heeft zal uitvoeren indien &lt;naam Gegadigde&gt; de aanbestede opdracht krijgt opgedragen.</w:t>
      </w:r>
    </w:p>
    <w:p w14:paraId="666AAF7A" w14:textId="77777777" w:rsidR="008F7160" w:rsidRPr="00FF6ACB" w:rsidRDefault="008F7160" w:rsidP="008F7160"/>
    <w:p w14:paraId="25DAB60F" w14:textId="77777777" w:rsidR="008F7160" w:rsidRPr="00FF6ACB" w:rsidRDefault="008F7160" w:rsidP="008F7160">
      <w:r w:rsidRPr="00FF6ACB">
        <w:t xml:space="preserve">Ondertekend te [plaats] op [datum] </w:t>
      </w:r>
    </w:p>
    <w:p w14:paraId="52873603" w14:textId="77777777" w:rsidR="008F7160" w:rsidRPr="00FF6ACB" w:rsidRDefault="008F7160" w:rsidP="008F7160">
      <w:pPr>
        <w:rPr>
          <w:rFonts w:eastAsia="Calibri" w:cs="Verdana"/>
          <w:color w:val="000000"/>
        </w:rPr>
      </w:pPr>
    </w:p>
    <w:p w14:paraId="283005C1" w14:textId="77777777" w:rsidR="008F7160" w:rsidRPr="00FF6ACB" w:rsidRDefault="008F7160" w:rsidP="008F7160">
      <w:pPr>
        <w:rPr>
          <w:rFonts w:eastAsia="Calibri" w:cs="Verdana"/>
          <w:color w:val="000000"/>
        </w:rPr>
      </w:pPr>
      <w:r w:rsidRPr="00FF6ACB">
        <w:rPr>
          <w:rFonts w:eastAsia="Calibri" w:cs="Verdana"/>
          <w:color w:val="000000"/>
        </w:rPr>
        <w:t xml:space="preserve">[Gegadigde] </w:t>
      </w:r>
    </w:p>
    <w:p w14:paraId="55598FD5" w14:textId="77777777" w:rsidR="008F7160" w:rsidRDefault="008F7160" w:rsidP="008F7160">
      <w:pPr>
        <w:rPr>
          <w:rFonts w:cs="Arial"/>
        </w:rPr>
      </w:pPr>
      <w:r w:rsidRPr="00FF6ACB">
        <w:rPr>
          <w:rFonts w:eastAsia="Calibri" w:cs="Verdana"/>
          <w:color w:val="000000"/>
        </w:rPr>
        <w:t>[Derde]</w:t>
      </w:r>
      <w:r w:rsidRPr="00075B17">
        <w:rPr>
          <w:rFonts w:cs="Arial"/>
        </w:rPr>
        <w:t xml:space="preserve"> </w:t>
      </w:r>
    </w:p>
    <w:p w14:paraId="348A3A11" w14:textId="77777777" w:rsidR="00C2111F" w:rsidRDefault="00C2111F"/>
    <w:sectPr w:rsidR="00C2111F" w:rsidSect="00155760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845" w:right="1690" w:bottom="1979" w:left="2268" w:header="850" w:footer="0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6DA1" w14:textId="77777777" w:rsidR="008F7160" w:rsidRDefault="008F7160" w:rsidP="008F7160">
      <w:r>
        <w:separator/>
      </w:r>
    </w:p>
  </w:endnote>
  <w:endnote w:type="continuationSeparator" w:id="0">
    <w:p w14:paraId="19017918" w14:textId="77777777" w:rsidR="008F7160" w:rsidRDefault="008F7160" w:rsidP="008F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i w:val="0"/>
        <w:sz w:val="16"/>
        <w:szCs w:val="16"/>
      </w:rPr>
      <w:id w:val="14481074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 w:val="0"/>
            <w:sz w:val="16"/>
            <w:szCs w:val="16"/>
          </w:rPr>
          <w:id w:val="14481075"/>
          <w:docPartObj>
            <w:docPartGallery w:val="Page Numbers (Top of Page)"/>
            <w:docPartUnique/>
          </w:docPartObj>
        </w:sdtPr>
        <w:sdtEndPr/>
        <w:sdtContent>
          <w:p w14:paraId="3659FFEE" w14:textId="77777777" w:rsidR="00DF1FC9" w:rsidRPr="00117155" w:rsidRDefault="008F7160" w:rsidP="00FE25AA">
            <w:pPr>
              <w:pStyle w:val="Voettekst"/>
              <w:ind w:firstLine="720"/>
              <w:jc w:val="right"/>
              <w:rPr>
                <w:rFonts w:cstheme="minorHAnsi"/>
                <w:i w:val="0"/>
                <w:sz w:val="16"/>
                <w:szCs w:val="16"/>
              </w:rPr>
            </w:pPr>
            <w:r w:rsidRPr="00117155">
              <w:rPr>
                <w:rFonts w:cstheme="minorHAnsi"/>
                <w:i w:val="0"/>
                <w:sz w:val="16"/>
                <w:szCs w:val="16"/>
              </w:rPr>
              <w:t xml:space="preserve">  Pagina 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begin"/>
            </w:r>
            <w:r w:rsidRPr="00117155">
              <w:rPr>
                <w:rFonts w:cstheme="minorHAnsi"/>
                <w:i w:val="0"/>
                <w:sz w:val="16"/>
                <w:szCs w:val="16"/>
              </w:rPr>
              <w:instrText>PAGE</w:instrTex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separate"/>
            </w:r>
            <w:r>
              <w:rPr>
                <w:rFonts w:cstheme="minorHAnsi"/>
                <w:i w:val="0"/>
                <w:noProof/>
                <w:sz w:val="16"/>
                <w:szCs w:val="16"/>
              </w:rPr>
              <w:t>2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end"/>
            </w:r>
            <w:r w:rsidRPr="00117155">
              <w:rPr>
                <w:rFonts w:cstheme="minorHAnsi"/>
                <w:i w:val="0"/>
                <w:sz w:val="16"/>
                <w:szCs w:val="16"/>
              </w:rPr>
              <w:t xml:space="preserve"> van 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begin"/>
            </w:r>
            <w:r w:rsidRPr="00117155">
              <w:rPr>
                <w:rFonts w:cstheme="minorHAnsi"/>
                <w:i w:val="0"/>
                <w:sz w:val="16"/>
                <w:szCs w:val="16"/>
              </w:rPr>
              <w:instrText>NUMPAGES</w:instrTex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separate"/>
            </w:r>
            <w:r>
              <w:rPr>
                <w:rFonts w:cstheme="minorHAnsi"/>
                <w:i w:val="0"/>
                <w:noProof/>
                <w:sz w:val="16"/>
                <w:szCs w:val="16"/>
              </w:rPr>
              <w:t>38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end"/>
            </w:r>
          </w:p>
        </w:sdtContent>
      </w:sdt>
    </w:sdtContent>
  </w:sdt>
  <w:p w14:paraId="35BC2474" w14:textId="77777777" w:rsidR="00DF1FC9" w:rsidRPr="00F420FE" w:rsidRDefault="008F7160">
    <w:pPr>
      <w:pStyle w:val="Voettekst"/>
      <w:rPr>
        <w:i w:val="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i w:val="0"/>
        <w:sz w:val="16"/>
        <w:szCs w:val="16"/>
      </w:rPr>
      <w:id w:val="14481076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 w:val="0"/>
            <w:sz w:val="16"/>
            <w:szCs w:val="16"/>
          </w:rPr>
          <w:id w:val="14481077"/>
          <w:docPartObj>
            <w:docPartGallery w:val="Page Numbers (Top of Page)"/>
            <w:docPartUnique/>
          </w:docPartObj>
        </w:sdtPr>
        <w:sdtEndPr/>
        <w:sdtContent>
          <w:p w14:paraId="29AC7EA5" w14:textId="77777777" w:rsidR="00DF1FC9" w:rsidRPr="00117155" w:rsidRDefault="008F7160" w:rsidP="00FE25AA">
            <w:pPr>
              <w:pStyle w:val="Voettekst"/>
              <w:ind w:left="-1418"/>
              <w:jc w:val="right"/>
              <w:rPr>
                <w:rFonts w:cstheme="minorHAnsi"/>
                <w:i w:val="0"/>
                <w:sz w:val="16"/>
                <w:szCs w:val="16"/>
              </w:rPr>
            </w:pPr>
            <w:r>
              <w:rPr>
                <w:rFonts w:cstheme="minorHAnsi"/>
                <w:i w:val="0"/>
                <w:sz w:val="16"/>
                <w:szCs w:val="16"/>
              </w:rPr>
              <w:tab/>
            </w:r>
            <w:r>
              <w:rPr>
                <w:rFonts w:cstheme="minorHAnsi"/>
                <w:i w:val="0"/>
                <w:sz w:val="16"/>
                <w:szCs w:val="16"/>
              </w:rPr>
              <w:tab/>
            </w:r>
            <w:r>
              <w:rPr>
                <w:rFonts w:cstheme="minorHAnsi"/>
                <w:i w:val="0"/>
                <w:sz w:val="16"/>
                <w:szCs w:val="16"/>
              </w:rPr>
              <w:tab/>
            </w:r>
            <w:r>
              <w:rPr>
                <w:rFonts w:cstheme="minorHAnsi"/>
                <w:i w:val="0"/>
                <w:sz w:val="16"/>
                <w:szCs w:val="16"/>
              </w:rPr>
              <w:tab/>
            </w:r>
            <w:r>
              <w:rPr>
                <w:rFonts w:cstheme="minorHAnsi"/>
                <w:i w:val="0"/>
                <w:sz w:val="16"/>
                <w:szCs w:val="16"/>
              </w:rPr>
              <w:tab/>
            </w:r>
            <w:r>
              <w:rPr>
                <w:rFonts w:cstheme="minorHAnsi"/>
                <w:i w:val="0"/>
                <w:sz w:val="16"/>
                <w:szCs w:val="16"/>
              </w:rPr>
              <w:tab/>
            </w:r>
            <w:r w:rsidRPr="00117155">
              <w:rPr>
                <w:rFonts w:cstheme="minorHAnsi"/>
                <w:sz w:val="16"/>
                <w:szCs w:val="16"/>
              </w:rPr>
              <w:tab/>
            </w:r>
            <w:r w:rsidRPr="00117155">
              <w:rPr>
                <w:rFonts w:cstheme="minorHAnsi"/>
                <w:i w:val="0"/>
                <w:sz w:val="16"/>
                <w:szCs w:val="16"/>
              </w:rPr>
              <w:t xml:space="preserve"> 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tab/>
            </w:r>
            <w:r w:rsidRPr="00117155">
              <w:rPr>
                <w:rFonts w:cstheme="minorHAnsi"/>
                <w:i w:val="0"/>
                <w:sz w:val="16"/>
                <w:szCs w:val="16"/>
              </w:rPr>
              <w:tab/>
            </w:r>
            <w:r w:rsidRPr="00117155">
              <w:rPr>
                <w:rFonts w:cstheme="minorHAnsi"/>
                <w:i w:val="0"/>
                <w:sz w:val="16"/>
                <w:szCs w:val="16"/>
              </w:rPr>
              <w:tab/>
            </w:r>
            <w:r w:rsidRPr="00117155">
              <w:rPr>
                <w:rFonts w:cstheme="minorHAnsi"/>
                <w:i w:val="0"/>
                <w:sz w:val="16"/>
                <w:szCs w:val="16"/>
              </w:rPr>
              <w:tab/>
              <w:t xml:space="preserve">Pagina 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begin"/>
            </w:r>
            <w:r w:rsidRPr="00117155">
              <w:rPr>
                <w:rFonts w:cstheme="minorHAnsi"/>
                <w:i w:val="0"/>
                <w:sz w:val="16"/>
                <w:szCs w:val="16"/>
              </w:rPr>
              <w:instrText>PAGE</w:instrTex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separate"/>
            </w:r>
            <w:r>
              <w:rPr>
                <w:rFonts w:cstheme="minorHAnsi"/>
                <w:i w:val="0"/>
                <w:noProof/>
                <w:sz w:val="16"/>
                <w:szCs w:val="16"/>
              </w:rPr>
              <w:t>1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end"/>
            </w:r>
            <w:r w:rsidRPr="00117155">
              <w:rPr>
                <w:rFonts w:cstheme="minorHAnsi"/>
                <w:i w:val="0"/>
                <w:sz w:val="16"/>
                <w:szCs w:val="16"/>
              </w:rPr>
              <w:t xml:space="preserve"> van 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begin"/>
            </w:r>
            <w:r w:rsidRPr="00117155">
              <w:rPr>
                <w:rFonts w:cstheme="minorHAnsi"/>
                <w:i w:val="0"/>
                <w:sz w:val="16"/>
                <w:szCs w:val="16"/>
              </w:rPr>
              <w:instrText>NUMPAGES</w:instrTex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separate"/>
            </w:r>
            <w:r>
              <w:rPr>
                <w:rFonts w:cstheme="minorHAnsi"/>
                <w:i w:val="0"/>
                <w:noProof/>
                <w:sz w:val="16"/>
                <w:szCs w:val="16"/>
              </w:rPr>
              <w:t>38</w:t>
            </w:r>
            <w:r w:rsidRPr="00117155">
              <w:rPr>
                <w:rFonts w:cstheme="minorHAnsi"/>
                <w:i w:val="0"/>
                <w:sz w:val="16"/>
                <w:szCs w:val="16"/>
              </w:rPr>
              <w:fldChar w:fldCharType="end"/>
            </w:r>
          </w:p>
        </w:sdtContent>
      </w:sdt>
    </w:sdtContent>
  </w:sdt>
  <w:p w14:paraId="59835788" w14:textId="77777777" w:rsidR="00DF1FC9" w:rsidRDefault="008F716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6049E" w14:textId="77777777" w:rsidR="008F7160" w:rsidRDefault="008F7160" w:rsidP="008F7160">
      <w:r>
        <w:separator/>
      </w:r>
    </w:p>
  </w:footnote>
  <w:footnote w:type="continuationSeparator" w:id="0">
    <w:p w14:paraId="2261E0FE" w14:textId="77777777" w:rsidR="008F7160" w:rsidRDefault="008F7160" w:rsidP="008F7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EAD6" w14:textId="77777777" w:rsidR="00DF1FC9" w:rsidRPr="00117155" w:rsidRDefault="008F7160" w:rsidP="00C92DAA">
    <w:pPr>
      <w:ind w:left="1844" w:hanging="3404"/>
      <w:rPr>
        <w:rFonts w:cstheme="minorHAnsi"/>
        <w:sz w:val="16"/>
        <w:szCs w:val="16"/>
      </w:rPr>
    </w:pPr>
    <w:r w:rsidRPr="00117155">
      <w:rPr>
        <w:rFonts w:cstheme="minorHAnsi"/>
        <w:sz w:val="16"/>
        <w:szCs w:val="16"/>
      </w:rPr>
      <w:t xml:space="preserve">Selectieleidraad " </w:t>
    </w:r>
    <w:r>
      <w:rPr>
        <w:rFonts w:cstheme="minorHAnsi"/>
        <w:sz w:val="16"/>
        <w:szCs w:val="16"/>
      </w:rPr>
      <w:t>Ontwerpteam</w:t>
    </w:r>
    <w:r w:rsidRPr="00117155">
      <w:rPr>
        <w:rFonts w:cstheme="minorHAnsi"/>
        <w:sz w:val="16"/>
        <w:szCs w:val="16"/>
      </w:rPr>
      <w:t xml:space="preserve"> </w:t>
    </w:r>
  </w:p>
  <w:p w14:paraId="20A60B1B" w14:textId="77777777" w:rsidR="00DF1FC9" w:rsidRPr="00117155" w:rsidRDefault="008F7160" w:rsidP="00C92DAA">
    <w:pPr>
      <w:ind w:left="-1559" w:hanging="709"/>
      <w:rPr>
        <w:rFonts w:cstheme="minorHAnsi"/>
        <w:sz w:val="16"/>
        <w:szCs w:val="16"/>
      </w:rPr>
    </w:pPr>
    <w:r w:rsidRPr="00117155">
      <w:rPr>
        <w:rFonts w:cstheme="minorHAnsi"/>
        <w:sz w:val="16"/>
        <w:szCs w:val="16"/>
      </w:rPr>
      <w:t xml:space="preserve">                  </w:t>
    </w:r>
    <w:r>
      <w:rPr>
        <w:rFonts w:cstheme="minorHAnsi"/>
        <w:sz w:val="16"/>
        <w:szCs w:val="16"/>
      </w:rPr>
      <w:t xml:space="preserve"> </w:t>
    </w:r>
    <w:r w:rsidRPr="00117155">
      <w:rPr>
        <w:rFonts w:cstheme="minorHAnsi"/>
        <w:sz w:val="16"/>
        <w:szCs w:val="16"/>
      </w:rPr>
      <w:t xml:space="preserve">opdracht voor de  realisatie van </w:t>
    </w:r>
    <w:r>
      <w:rPr>
        <w:rFonts w:cstheme="minorHAnsi"/>
        <w:sz w:val="16"/>
        <w:szCs w:val="16"/>
      </w:rPr>
      <w:t>IKC Wemeldinge</w:t>
    </w:r>
    <w:r w:rsidRPr="00117155">
      <w:rPr>
        <w:rFonts w:cstheme="minorHAnsi"/>
        <w:sz w:val="16"/>
        <w:szCs w:val="16"/>
      </w:rPr>
      <w:t xml:space="preserve">" </w:t>
    </w:r>
    <w:r w:rsidRPr="00117155">
      <w:rPr>
        <w:rFonts w:cstheme="minorHAnsi"/>
        <w:sz w:val="16"/>
        <w:szCs w:val="16"/>
      </w:rPr>
      <w:tab/>
    </w:r>
    <w:r w:rsidRPr="00117155">
      <w:rPr>
        <w:rFonts w:cstheme="minorHAnsi"/>
        <w:sz w:val="16"/>
        <w:szCs w:val="16"/>
      </w:rPr>
      <w:t xml:space="preserve">                                                                                                                          </w:t>
    </w:r>
  </w:p>
  <w:p w14:paraId="1D04CBEC" w14:textId="77777777" w:rsidR="00DF1FC9" w:rsidRPr="00117155" w:rsidRDefault="008F7160" w:rsidP="00957160">
    <w:pPr>
      <w:ind w:left="-1559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Kenmerk: SIW009097</w:t>
    </w:r>
  </w:p>
  <w:p w14:paraId="5C0FF0A7" w14:textId="77777777" w:rsidR="00DF1FC9" w:rsidRDefault="008F716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897C" w14:textId="77777777" w:rsidR="003C162A" w:rsidRPr="00117155" w:rsidRDefault="008F7160" w:rsidP="003C162A">
    <w:pPr>
      <w:ind w:left="1844" w:hanging="3404"/>
      <w:rPr>
        <w:rFonts w:cstheme="minorHAnsi"/>
        <w:sz w:val="16"/>
        <w:szCs w:val="16"/>
      </w:rPr>
    </w:pPr>
    <w:r w:rsidRPr="00117155">
      <w:rPr>
        <w:rFonts w:cstheme="minorHAnsi"/>
        <w:sz w:val="16"/>
        <w:szCs w:val="16"/>
      </w:rPr>
      <w:t xml:space="preserve">Selectieleidraad " </w:t>
    </w:r>
    <w:r>
      <w:rPr>
        <w:rFonts w:cstheme="minorHAnsi"/>
        <w:sz w:val="16"/>
        <w:szCs w:val="16"/>
      </w:rPr>
      <w:t>Ontwerpteam</w:t>
    </w:r>
    <w:r w:rsidRPr="00117155">
      <w:rPr>
        <w:rFonts w:cstheme="minorHAnsi"/>
        <w:sz w:val="16"/>
        <w:szCs w:val="16"/>
      </w:rPr>
      <w:t xml:space="preserve"> </w:t>
    </w:r>
  </w:p>
  <w:p w14:paraId="64B14066" w14:textId="77777777" w:rsidR="003C162A" w:rsidRPr="00117155" w:rsidRDefault="008F7160" w:rsidP="003C162A">
    <w:pPr>
      <w:ind w:left="-1559" w:hanging="709"/>
      <w:rPr>
        <w:rFonts w:cstheme="minorHAnsi"/>
        <w:sz w:val="16"/>
        <w:szCs w:val="16"/>
      </w:rPr>
    </w:pPr>
    <w:r w:rsidRPr="00117155">
      <w:rPr>
        <w:rFonts w:cstheme="minorHAnsi"/>
        <w:sz w:val="16"/>
        <w:szCs w:val="16"/>
      </w:rPr>
      <w:t xml:space="preserve">                  </w:t>
    </w:r>
    <w:r>
      <w:rPr>
        <w:rFonts w:cstheme="minorHAnsi"/>
        <w:sz w:val="16"/>
        <w:szCs w:val="16"/>
      </w:rPr>
      <w:t xml:space="preserve"> </w:t>
    </w:r>
    <w:r w:rsidRPr="00117155">
      <w:rPr>
        <w:rFonts w:cstheme="minorHAnsi"/>
        <w:sz w:val="16"/>
        <w:szCs w:val="16"/>
      </w:rPr>
      <w:t xml:space="preserve">opdracht voor de  realisatie van </w:t>
    </w:r>
    <w:r>
      <w:rPr>
        <w:rFonts w:cstheme="minorHAnsi"/>
        <w:sz w:val="16"/>
        <w:szCs w:val="16"/>
      </w:rPr>
      <w:t>IKC Wemeldinge</w:t>
    </w:r>
    <w:r w:rsidRPr="00117155">
      <w:rPr>
        <w:rFonts w:cstheme="minorHAnsi"/>
        <w:sz w:val="16"/>
        <w:szCs w:val="16"/>
      </w:rPr>
      <w:t xml:space="preserve">" </w:t>
    </w:r>
    <w:r w:rsidRPr="00117155">
      <w:rPr>
        <w:rFonts w:cstheme="minorHAnsi"/>
        <w:sz w:val="16"/>
        <w:szCs w:val="16"/>
      </w:rPr>
      <w:tab/>
      <w:t xml:space="preserve">                                                                                                                          </w:t>
    </w:r>
  </w:p>
  <w:p w14:paraId="7F006789" w14:textId="77777777" w:rsidR="003C162A" w:rsidRPr="00117155" w:rsidRDefault="008F7160" w:rsidP="003C162A">
    <w:pPr>
      <w:ind w:left="-1559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Kenmerk: SIW009097</w:t>
    </w:r>
  </w:p>
  <w:p w14:paraId="4D90F4D8" w14:textId="77777777" w:rsidR="00DF1FC9" w:rsidRPr="00D4214E" w:rsidRDefault="008F7160" w:rsidP="00C92DAA">
    <w:pPr>
      <w:ind w:left="1844" w:hanging="3262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17A41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255209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60"/>
    <w:rsid w:val="008F7160"/>
    <w:rsid w:val="00C2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D1E06"/>
  <w15:chartTrackingRefBased/>
  <w15:docId w15:val="{D16F44B1-A1D6-4614-A9B1-FE934018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7160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8F7160"/>
    <w:pPr>
      <w:keepNext/>
      <w:keepLines/>
      <w:numPr>
        <w:numId w:val="1"/>
      </w:numPr>
      <w:spacing w:after="100" w:line="340" w:lineRule="exact"/>
      <w:contextualSpacing/>
      <w:outlineLvl w:val="0"/>
    </w:pPr>
    <w:rPr>
      <w:b/>
      <w:bCs/>
      <w:szCs w:val="32"/>
    </w:rPr>
  </w:style>
  <w:style w:type="paragraph" w:styleId="Kop2">
    <w:name w:val="heading 2"/>
    <w:basedOn w:val="Kop1"/>
    <w:next w:val="Standaard"/>
    <w:link w:val="Kop2Char"/>
    <w:qFormat/>
    <w:rsid w:val="008F7160"/>
    <w:pPr>
      <w:numPr>
        <w:ilvl w:val="1"/>
      </w:numPr>
      <w:spacing w:after="0" w:line="254" w:lineRule="exact"/>
      <w:contextualSpacing w:val="0"/>
      <w:outlineLvl w:val="1"/>
    </w:pPr>
    <w:rPr>
      <w:bCs w:val="0"/>
      <w:iCs/>
      <w:szCs w:val="28"/>
    </w:rPr>
  </w:style>
  <w:style w:type="paragraph" w:styleId="Kop3">
    <w:name w:val="heading 3"/>
    <w:basedOn w:val="Kop2"/>
    <w:next w:val="Standaard"/>
    <w:link w:val="Kop3Char"/>
    <w:qFormat/>
    <w:rsid w:val="008F7160"/>
    <w:pPr>
      <w:numPr>
        <w:ilvl w:val="2"/>
      </w:numPr>
      <w:outlineLvl w:val="2"/>
    </w:pPr>
    <w:rPr>
      <w:bCs/>
      <w:szCs w:val="26"/>
    </w:rPr>
  </w:style>
  <w:style w:type="paragraph" w:styleId="Kop4">
    <w:name w:val="heading 4"/>
    <w:basedOn w:val="Standaard"/>
    <w:next w:val="Standaard"/>
    <w:link w:val="Kop4Char"/>
    <w:unhideWhenUsed/>
    <w:qFormat/>
    <w:rsid w:val="008F7160"/>
    <w:pPr>
      <w:keepNext/>
      <w:numPr>
        <w:ilvl w:val="3"/>
        <w:numId w:val="1"/>
      </w:numPr>
      <w:outlineLvl w:val="3"/>
    </w:pPr>
    <w:rPr>
      <w:rFonts w:ascii="Calibri" w:hAnsi="Calibri"/>
      <w:b/>
      <w:bCs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8F716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8F716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8F716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8F716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8F716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F7160"/>
    <w:rPr>
      <w:rFonts w:eastAsia="Times New Roman" w:cs="Times New Roman"/>
      <w:b/>
      <w:bCs/>
      <w:szCs w:val="32"/>
      <w:lang w:val="nl-NL" w:eastAsia="nl-NL"/>
    </w:rPr>
  </w:style>
  <w:style w:type="character" w:customStyle="1" w:styleId="Kop2Char">
    <w:name w:val="Kop 2 Char"/>
    <w:basedOn w:val="Standaardalinea-lettertype"/>
    <w:link w:val="Kop2"/>
    <w:rsid w:val="008F7160"/>
    <w:rPr>
      <w:rFonts w:eastAsia="Times New Roman" w:cs="Times New Roman"/>
      <w:b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8F7160"/>
    <w:rPr>
      <w:rFonts w:eastAsia="Times New Roman" w:cs="Times New Roman"/>
      <w:b/>
      <w:bCs/>
      <w:iCs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8F7160"/>
    <w:rPr>
      <w:rFonts w:ascii="Calibri" w:eastAsia="Times New Roman" w:hAnsi="Calibri" w:cs="Times New Roman"/>
      <w:b/>
      <w:bCs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semiHidden/>
    <w:rsid w:val="008F7160"/>
    <w:rPr>
      <w:rFonts w:asciiTheme="majorHAnsi" w:eastAsiaTheme="majorEastAsia" w:hAnsiTheme="majorHAnsi" w:cstheme="majorBidi"/>
      <w:color w:val="2F5496" w:themeColor="accent1" w:themeShade="BF"/>
      <w:szCs w:val="24"/>
      <w:lang w:val="nl-NL" w:eastAsia="nl-NL"/>
    </w:rPr>
  </w:style>
  <w:style w:type="character" w:customStyle="1" w:styleId="Kop6Char">
    <w:name w:val="Kop 6 Char"/>
    <w:basedOn w:val="Standaardalinea-lettertype"/>
    <w:link w:val="Kop6"/>
    <w:semiHidden/>
    <w:rsid w:val="008F7160"/>
    <w:rPr>
      <w:rFonts w:asciiTheme="majorHAnsi" w:eastAsiaTheme="majorEastAsia" w:hAnsiTheme="majorHAnsi" w:cstheme="majorBidi"/>
      <w:color w:val="1F3763" w:themeColor="accent1" w:themeShade="7F"/>
      <w:szCs w:val="24"/>
      <w:lang w:val="nl-NL" w:eastAsia="nl-NL"/>
    </w:rPr>
  </w:style>
  <w:style w:type="character" w:customStyle="1" w:styleId="Kop7Char">
    <w:name w:val="Kop 7 Char"/>
    <w:basedOn w:val="Standaardalinea-lettertype"/>
    <w:link w:val="Kop7"/>
    <w:semiHidden/>
    <w:rsid w:val="008F7160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val="nl-NL" w:eastAsia="nl-NL"/>
    </w:rPr>
  </w:style>
  <w:style w:type="character" w:customStyle="1" w:styleId="Kop8Char">
    <w:name w:val="Kop 8 Char"/>
    <w:basedOn w:val="Standaardalinea-lettertype"/>
    <w:link w:val="Kop8"/>
    <w:semiHidden/>
    <w:rsid w:val="008F71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l-NL" w:eastAsia="nl-NL"/>
    </w:rPr>
  </w:style>
  <w:style w:type="character" w:customStyle="1" w:styleId="Kop9Char">
    <w:name w:val="Kop 9 Char"/>
    <w:basedOn w:val="Standaardalinea-lettertype"/>
    <w:link w:val="Kop9"/>
    <w:semiHidden/>
    <w:rsid w:val="008F71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F716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F7160"/>
    <w:rPr>
      <w:rFonts w:eastAsia="Times New Roman" w:cs="Times New Roman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F7160"/>
    <w:pPr>
      <w:spacing w:line="240" w:lineRule="atLeast"/>
    </w:pPr>
    <w:rPr>
      <w:i/>
      <w:sz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8F7160"/>
    <w:rPr>
      <w:rFonts w:eastAsia="Times New Roman" w:cs="Times New Roman"/>
      <w:i/>
      <w:sz w:val="17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inricha\AppData\Local\Temp\Templafy\WordVsto\4w02fxq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blankdocument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6659BD81-2DE1-47CB-8A60-F78A042BF873}">
  <ds:schemaRefs/>
</ds:datastoreItem>
</file>

<file path=customXml/itemProps2.xml><?xml version="1.0" encoding="utf-8"?>
<ds:datastoreItem xmlns:ds="http://schemas.openxmlformats.org/officeDocument/2006/customXml" ds:itemID="{2E6E1521-4731-4214-B4C7-BF75CF8335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4w02fxq3</Template>
  <TotalTime>1</TotalTime>
  <Pages>1</Pages>
  <Words>302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Harinck</dc:creator>
  <cp:keywords/>
  <dc:description/>
  <cp:lastModifiedBy>Richard Harinck</cp:lastModifiedBy>
  <cp:revision>1</cp:revision>
  <dcterms:created xsi:type="dcterms:W3CDTF">2023-06-05T13:58:00Z</dcterms:created>
  <dcterms:modified xsi:type="dcterms:W3CDTF">2023-06-05T13:59:00Z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grdebevelanden</vt:lpwstr>
  </property>
  <property fmtid="{D5CDD505-2E9C-101B-9397-08002B2CF9AE}" pid="3" name="TemplafyTemplateId">
    <vt:lpwstr>637985843324126673</vt:lpwstr>
  </property>
  <property fmtid="{D5CDD505-2E9C-101B-9397-08002B2CF9AE}" pid="4" name="TemplafyUserProfileId">
    <vt:lpwstr>638067731134257101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</Properties>
</file>